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0EDDB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NOELL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0701C886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A76679D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</w:p>
    <w:p w14:paraId="5B71CEF2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</w:p>
    <w:p w14:paraId="381CFCBF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4B18F544" w14:textId="77777777" w:rsidR="0006640C" w:rsidRDefault="0006640C" w:rsidP="0006640C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17860F4B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Aug.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D055EB4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</w:p>
    <w:p w14:paraId="220EEA8C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</w:p>
    <w:p w14:paraId="3148B774" w14:textId="77777777" w:rsidR="0006640C" w:rsidRDefault="0006640C" w:rsidP="00066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16BDB7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B8F3" w14:textId="77777777" w:rsidR="0006640C" w:rsidRDefault="0006640C" w:rsidP="009139A6">
      <w:r>
        <w:separator/>
      </w:r>
    </w:p>
  </w:endnote>
  <w:endnote w:type="continuationSeparator" w:id="0">
    <w:p w14:paraId="4907C21D" w14:textId="77777777" w:rsidR="0006640C" w:rsidRDefault="000664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0F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E6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94B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636C4" w14:textId="77777777" w:rsidR="0006640C" w:rsidRDefault="0006640C" w:rsidP="009139A6">
      <w:r>
        <w:separator/>
      </w:r>
    </w:p>
  </w:footnote>
  <w:footnote w:type="continuationSeparator" w:id="0">
    <w:p w14:paraId="5669C454" w14:textId="77777777" w:rsidR="0006640C" w:rsidRDefault="000664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5D3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26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CD1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40C"/>
    <w:rsid w:val="0006640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F7701"/>
  <w15:chartTrackingRefBased/>
  <w15:docId w15:val="{E15CB3DC-9320-4C02-99E9-98F0CB398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40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2022-03-31T17:51:00Z</dcterms:created>
  <dcterms:modified xsi:type="dcterms:W3CDTF">2022-03-31T17:51:00Z</dcterms:modified>
</cp:coreProperties>
</file>